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1A471133" w:rsidR="00AF0EDC" w:rsidRDefault="00AF0EDC">
      <w:pPr>
        <w:pStyle w:val="CRCoverPage"/>
        <w:tabs>
          <w:tab w:val="right" w:pos="9639"/>
        </w:tabs>
        <w:spacing w:after="0"/>
        <w:rPr>
          <w:b/>
          <w:i/>
          <w:noProof/>
          <w:sz w:val="28"/>
        </w:rPr>
      </w:pPr>
      <w:r>
        <w:rPr>
          <w:b/>
          <w:noProof/>
          <w:sz w:val="24"/>
        </w:rPr>
        <w:t>3GPP TSG-WG2 Meeting #16</w:t>
      </w:r>
      <w:r w:rsidR="004F2E08">
        <w:rPr>
          <w:b/>
          <w:noProof/>
          <w:sz w:val="24"/>
        </w:rPr>
        <w:t>7</w:t>
      </w:r>
      <w:r>
        <w:rPr>
          <w:b/>
          <w:i/>
          <w:noProof/>
          <w:sz w:val="28"/>
        </w:rPr>
        <w:tab/>
      </w:r>
      <w:r w:rsidR="006C050F" w:rsidRPr="006C050F">
        <w:rPr>
          <w:b/>
          <w:i/>
          <w:noProof/>
          <w:sz w:val="28"/>
        </w:rPr>
        <w:t>S2-2502784</w:t>
      </w:r>
    </w:p>
    <w:p w14:paraId="2DE6251B" w14:textId="1D013052" w:rsidR="00AF0EDC" w:rsidRDefault="004F2E08" w:rsidP="00AF0EDC">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B4439E">
        <w:rPr>
          <w:b/>
          <w:bCs/>
          <w:sz w:val="24"/>
          <w:szCs w:val="24"/>
        </w:rPr>
        <w:tab/>
      </w:r>
      <w:r w:rsidR="00B4439E">
        <w:rPr>
          <w:b/>
          <w:bCs/>
          <w:sz w:val="24"/>
          <w:szCs w:val="24"/>
        </w:rPr>
        <w:tab/>
      </w:r>
      <w:r w:rsidR="00B4439E">
        <w:rPr>
          <w:b/>
          <w:bCs/>
          <w:sz w:val="24"/>
          <w:szCs w:val="24"/>
        </w:rPr>
        <w:tab/>
      </w:r>
      <w:r w:rsidR="00B4439E">
        <w:rPr>
          <w:b/>
          <w:bCs/>
          <w:sz w:val="24"/>
          <w:szCs w:val="24"/>
        </w:rPr>
        <w:tab/>
      </w:r>
      <w:r w:rsidR="00B4439E">
        <w:rPr>
          <w:b/>
          <w:bCs/>
          <w:sz w:val="24"/>
          <w:szCs w:val="24"/>
        </w:rPr>
        <w:tab/>
      </w:r>
      <w:r w:rsidR="00B4439E">
        <w:rPr>
          <w:b/>
          <w:bCs/>
          <w:sz w:val="24"/>
          <w:szCs w:val="24"/>
        </w:rPr>
        <w:tab/>
      </w:r>
      <w:r w:rsidR="00B4439E">
        <w:rPr>
          <w:b/>
          <w:bCs/>
          <w:sz w:val="24"/>
          <w:szCs w:val="24"/>
        </w:rPr>
        <w:tab/>
      </w:r>
      <w:r w:rsidR="00B4439E">
        <w:rPr>
          <w:b/>
          <w:bCs/>
          <w:sz w:val="24"/>
          <w:szCs w:val="24"/>
        </w:rPr>
        <w:tab/>
      </w:r>
      <w:r w:rsidR="00B4439E">
        <w:rPr>
          <w:b/>
          <w:bCs/>
          <w:sz w:val="24"/>
          <w:szCs w:val="24"/>
        </w:rPr>
        <w:tab/>
      </w:r>
      <w:r w:rsidR="00643310" w:rsidRPr="000B187D">
        <w:rPr>
          <w:rFonts w:eastAsiaTheme="minorEastAsia" w:cs="Arial"/>
          <w:b/>
          <w:bCs/>
          <w:color w:val="0000FF"/>
        </w:rPr>
        <w:t>(revision o</w:t>
      </w:r>
      <w:r w:rsidR="00643310">
        <w:rPr>
          <w:rFonts w:eastAsiaTheme="minorEastAsia" w:cs="Arial"/>
          <w:b/>
          <w:bCs/>
          <w:color w:val="0000FF"/>
        </w:rPr>
        <w:t xml:space="preserve">f </w:t>
      </w:r>
      <w:r w:rsidR="006C050F" w:rsidRPr="006C050F">
        <w:rPr>
          <w:rFonts w:eastAsiaTheme="minorEastAsia" w:cs="Arial"/>
          <w:b/>
          <w:bCs/>
          <w:i/>
          <w:color w:val="0000FF"/>
        </w:rPr>
        <w:t>S2-2502479</w:t>
      </w:r>
      <w:r w:rsidR="00643310" w:rsidRPr="000B187D">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B26EA" w:rsidR="001E41F3" w:rsidRPr="00410371" w:rsidRDefault="00B4439E"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000000">
            <w:pPr>
              <w:pStyle w:val="CRCoverPage"/>
              <w:spacing w:after="0"/>
              <w:jc w:val="center"/>
              <w:rPr>
                <w:noProof/>
                <w:sz w:val="28"/>
              </w:rPr>
            </w:pPr>
            <w:fldSimple w:instr=" DOCPROPERTY  Version  \* MERGEFORMAT ">
              <w:r w:rsidR="00AF0EDC">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E503D" w:rsidR="001E41F3" w:rsidRPr="00041213" w:rsidRDefault="00041213">
            <w:pPr>
              <w:pStyle w:val="CRCoverPage"/>
              <w:spacing w:after="0"/>
              <w:ind w:left="100"/>
              <w:rPr>
                <w:noProof/>
                <w:lang w:val="es-ES"/>
              </w:rPr>
            </w:pPr>
            <w:r w:rsidRPr="00041213">
              <w:rPr>
                <w:noProof/>
                <w:lang w:val="es-ES"/>
              </w:rPr>
              <w:t>A</w:t>
            </w:r>
            <w:r>
              <w:rPr>
                <w:noProof/>
                <w:lang w:val="es-ES"/>
              </w:rPr>
              <w:t>pple</w:t>
            </w:r>
            <w:r w:rsidR="00835409">
              <w:rPr>
                <w:noProof/>
                <w:lang w:val="es-ES"/>
              </w:rPr>
              <w:t>, vivo</w:t>
            </w:r>
            <w:r w:rsidR="006345E2">
              <w:rPr>
                <w:noProof/>
                <w:lang w:val="es-ES"/>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E53E3" w:rsidR="001E41F3" w:rsidRDefault="00AF0EDC">
            <w:pPr>
              <w:pStyle w:val="CRCoverPage"/>
              <w:spacing w:after="0"/>
              <w:ind w:left="100"/>
              <w:rPr>
                <w:noProof/>
              </w:rPr>
            </w:pPr>
            <w:r>
              <w:t>202</w:t>
            </w:r>
            <w:r w:rsidR="000476B5">
              <w:t>5</w:t>
            </w:r>
            <w:r>
              <w:t>-</w:t>
            </w:r>
            <w:r w:rsidR="00B21A3F">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4C0029B5" w14:textId="77777777" w:rsidR="00C55B73" w:rsidRDefault="00C55B73" w:rsidP="003661CB">
            <w:pPr>
              <w:pStyle w:val="CRCoverPage"/>
              <w:spacing w:after="0"/>
              <w:rPr>
                <w:noProof/>
              </w:rPr>
            </w:pPr>
          </w:p>
          <w:p w14:paraId="4008DC98" w14:textId="73378C9A" w:rsidR="00244FF1" w:rsidRPr="00714E68" w:rsidRDefault="00E243CD" w:rsidP="003661CB">
            <w:pPr>
              <w:pStyle w:val="CRCoverPage"/>
              <w:spacing w:after="0"/>
              <w:rPr>
                <w:noProof/>
              </w:rPr>
            </w:pPr>
            <w:r w:rsidRPr="00714E68">
              <w:rPr>
                <w:noProof/>
              </w:rPr>
              <w:t xml:space="preserve">Rev2: Details from user consent check and subscription are missing from the procedure, both figure and description. </w:t>
            </w:r>
            <w:r w:rsidR="00244FF1" w:rsidRPr="00714E68">
              <w:rPr>
                <w:noProof/>
              </w:rPr>
              <w:t>Some of the wording is borrowed from NWDAF user consent specified in TS 23.288 for Rel-17.</w:t>
            </w:r>
          </w:p>
          <w:p w14:paraId="708AA7DE" w14:textId="0E35C666" w:rsidR="00E243CD" w:rsidRPr="003A7B96" w:rsidRDefault="00E243CD" w:rsidP="003661CB">
            <w:pPr>
              <w:pStyle w:val="CRCoverPage"/>
              <w:spacing w:after="0"/>
              <w:rPr>
                <w:noProof/>
              </w:rPr>
            </w:pPr>
            <w:r w:rsidRPr="00714E68">
              <w:rPr>
                <w:noProof/>
              </w:rPr>
              <w:t>In addition, the UE location estimation is collected for training and performance monitoring, but the LCS privacy profile for the UE/user to allow such prevacy-sensitive information to be shared with the network is not checked. The EN can be addressed after receiving feedback from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01E82EA4" w14:textId="297B7986" w:rsidR="00017585" w:rsidRDefault="00017585" w:rsidP="00017585">
            <w:pPr>
              <w:pStyle w:val="CRCoverPage"/>
              <w:numPr>
                <w:ilvl w:val="0"/>
                <w:numId w:val="18"/>
              </w:numPr>
              <w:spacing w:after="0"/>
              <w:rPr>
                <w:noProof/>
              </w:rPr>
            </w:pPr>
            <w:r>
              <w:rPr>
                <w:noProof/>
              </w:rPr>
              <w:t>A NOTE is added indicating the input data for AIML-based positioning is not in the scope of this specification.</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7E7CD999" w14:textId="77777777" w:rsidR="00D206CF" w:rsidRDefault="00D206CF" w:rsidP="00506EA7">
            <w:pPr>
              <w:pStyle w:val="CRCoverPage"/>
              <w:spacing w:after="0"/>
              <w:rPr>
                <w:noProof/>
              </w:rPr>
            </w:pPr>
          </w:p>
          <w:p w14:paraId="16B4B0A8" w14:textId="1AA377A9" w:rsidR="005F5CF3" w:rsidRPr="00714E68" w:rsidRDefault="005F5CF3" w:rsidP="005F5CF3">
            <w:pPr>
              <w:pStyle w:val="CRCoverPage"/>
              <w:spacing w:after="0"/>
              <w:rPr>
                <w:noProof/>
              </w:rPr>
            </w:pPr>
            <w:r w:rsidRPr="00714E68">
              <w:rPr>
                <w:noProof/>
              </w:rPr>
              <w:t>Rev2:</w:t>
            </w:r>
          </w:p>
          <w:p w14:paraId="2CE9CA11" w14:textId="31CDEAA8" w:rsidR="005F5CF3" w:rsidRPr="00714E68" w:rsidRDefault="005F5CF3" w:rsidP="005F5CF3">
            <w:pPr>
              <w:pStyle w:val="CRCoverPage"/>
              <w:numPr>
                <w:ilvl w:val="0"/>
                <w:numId w:val="18"/>
              </w:numPr>
              <w:spacing w:after="0"/>
              <w:rPr>
                <w:noProof/>
              </w:rPr>
            </w:pPr>
            <w:r w:rsidRPr="00714E68">
              <w:rPr>
                <w:noProof/>
              </w:rPr>
              <w:t>Changes in figure and procedure description providing details on user consent handling.</w:t>
            </w:r>
          </w:p>
          <w:p w14:paraId="1FF9A806" w14:textId="2C3BF749" w:rsidR="005F5CF3" w:rsidRPr="00714E68" w:rsidRDefault="005F5CF3" w:rsidP="005F5CF3">
            <w:pPr>
              <w:pStyle w:val="CRCoverPage"/>
              <w:numPr>
                <w:ilvl w:val="0"/>
                <w:numId w:val="18"/>
              </w:numPr>
              <w:spacing w:after="0"/>
              <w:rPr>
                <w:noProof/>
              </w:rPr>
            </w:pPr>
            <w:r w:rsidRPr="00714E68">
              <w:rPr>
                <w:noProof/>
              </w:rPr>
              <w:t>EN on use of privacy profile by LMF</w:t>
            </w:r>
          </w:p>
          <w:p w14:paraId="35551B2B" w14:textId="0A05C6FB" w:rsidR="005F5CF3" w:rsidRPr="00714E68" w:rsidRDefault="005F5CF3" w:rsidP="005F5CF3">
            <w:pPr>
              <w:pStyle w:val="CRCoverPage"/>
              <w:numPr>
                <w:ilvl w:val="0"/>
                <w:numId w:val="18"/>
              </w:numPr>
              <w:spacing w:after="0"/>
              <w:rPr>
                <w:noProof/>
              </w:rPr>
            </w:pPr>
            <w:r w:rsidRPr="00714E68">
              <w:rPr>
                <w:noProof/>
              </w:rPr>
              <w:t>Removal of generic text on user consent revocation</w:t>
            </w:r>
          </w:p>
          <w:p w14:paraId="4E741D0B" w14:textId="5F95C347" w:rsidR="005F5CF3" w:rsidRPr="00714E68" w:rsidRDefault="005F5CF3" w:rsidP="005F5CF3">
            <w:pPr>
              <w:pStyle w:val="CRCoverPage"/>
              <w:numPr>
                <w:ilvl w:val="0"/>
                <w:numId w:val="18"/>
              </w:numPr>
              <w:spacing w:after="0"/>
              <w:rPr>
                <w:noProof/>
              </w:rPr>
            </w:pPr>
            <w:r w:rsidRPr="00714E68">
              <w:rPr>
                <w:noProof/>
              </w:rPr>
              <w:t>Editorial changes in 6.22.4</w:t>
            </w:r>
          </w:p>
          <w:p w14:paraId="31C656EC" w14:textId="27FB0788" w:rsidR="005F5CF3" w:rsidRPr="003A7B96" w:rsidRDefault="005F5CF3" w:rsidP="00506EA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2AA7F" w:rsidR="001E41F3" w:rsidRDefault="005C4BBC">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90A7C"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0733EBF3" w:rsidR="001E41F3" w:rsidRDefault="00C52DFD">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2" w:name="_Toc185596992"/>
      <w:bookmarkEnd w:id="1"/>
      <w:r>
        <w:rPr>
          <w:lang w:eastAsia="zh-CN"/>
        </w:rPr>
        <w:t>6.22.2</w:t>
      </w:r>
      <w:r>
        <w:rPr>
          <w:lang w:eastAsia="zh-CN"/>
        </w:rPr>
        <w:tab/>
        <w:t>Data Collection at LMF for the LMF-based AI/ML positioning based on UE measurements</w:t>
      </w:r>
      <w:bookmarkEnd w:id="2"/>
    </w:p>
    <w:p w14:paraId="2F8631EB" w14:textId="6BDA07D3" w:rsidR="000476B5" w:rsidRDefault="000476B5" w:rsidP="000476B5">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2561A3E2" w14:textId="29124D54" w:rsidR="00442462" w:rsidRDefault="005E739C" w:rsidP="000476B5">
      <w:pPr>
        <w:rPr>
          <w:lang w:eastAsia="zh-CN"/>
        </w:rPr>
      </w:pPr>
      <w:del w:id="3" w:author="Apple_CR643_R2" w:date="2025-02-10T10:50:00Z">
        <w:r w:rsidRPr="009779BE">
          <w:rPr>
            <w:noProof/>
          </w:rPr>
          <w:object w:dxaOrig="13141" w:dyaOrig="6949" w14:anchorId="665C1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56.3pt;mso-width-percent:0;mso-height-percent:0;mso-width-percent:0;mso-height-percent:0" o:ole="">
              <v:imagedata r:id="rId15" o:title=""/>
            </v:shape>
            <o:OLEObject Type="Embed" ProgID="Visio.Drawing.15" ShapeID="_x0000_i1025" DrawAspect="Content" ObjectID="_1801921616" r:id="rId16"/>
          </w:object>
        </w:r>
      </w:del>
    </w:p>
    <w:p w14:paraId="7767A40C" w14:textId="77777777" w:rsidR="00442462" w:rsidRDefault="00442462" w:rsidP="000476B5">
      <w:pPr>
        <w:rPr>
          <w:lang w:eastAsia="zh-CN"/>
        </w:rPr>
      </w:pPr>
    </w:p>
    <w:p w14:paraId="4A35CBB4" w14:textId="5C5CDD68" w:rsidR="000476B5" w:rsidRDefault="005E739C" w:rsidP="000476B5">
      <w:pPr>
        <w:pStyle w:val="TH"/>
        <w:rPr>
          <w:lang w:eastAsia="zh-CN"/>
        </w:rPr>
      </w:pPr>
      <w:ins w:id="4" w:author="Apple_CR643_R2" w:date="2025-02-10T11:18:00Z">
        <w:r>
          <w:rPr>
            <w:noProof/>
          </w:rPr>
          <w:object w:dxaOrig="13041" w:dyaOrig="6931" w14:anchorId="71A6CA73">
            <v:shape id="_x0000_i1026" type="#_x0000_t75" alt="" style="width:451pt;height:240.75pt;mso-width-percent:0;mso-height-percent:0;mso-width-percent:0;mso-height-percent:0" o:ole="">
              <v:imagedata r:id="rId17" o:title=""/>
            </v:shape>
            <o:OLEObject Type="Embed" ProgID="Visio.Drawing.15" ShapeID="_x0000_i1026" DrawAspect="Content" ObjectID="_1801921617" r:id="rId18"/>
          </w:object>
        </w:r>
      </w:ins>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60C8B51B" w:rsidR="000476B5" w:rsidRDefault="000476B5" w:rsidP="000476B5">
      <w:pPr>
        <w:pStyle w:val="B1"/>
        <w:rPr>
          <w:lang w:eastAsia="zh-CN"/>
        </w:rPr>
      </w:pPr>
      <w:r>
        <w:rPr>
          <w:lang w:eastAsia="zh-CN"/>
        </w:rPr>
        <w:lastRenderedPageBreak/>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6F46A6A4" w14:textId="5E19271E" w:rsidR="000476B5" w:rsidRDefault="000476B5" w:rsidP="000476B5">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ECE7AE7" w14:textId="519D7402" w:rsidR="006E505A" w:rsidRPr="00714E68" w:rsidRDefault="000476B5" w:rsidP="000476B5">
      <w:pPr>
        <w:pStyle w:val="B1"/>
        <w:rPr>
          <w:ins w:id="5" w:author="Apple_CR643_R2" w:date="2025-02-10T11:00:00Z"/>
          <w:lang w:eastAsia="zh-CN"/>
        </w:rPr>
      </w:pPr>
      <w:r w:rsidRPr="00714E68">
        <w:rPr>
          <w:lang w:eastAsia="zh-CN"/>
        </w:rPr>
        <w:t>4.</w:t>
      </w:r>
      <w:r w:rsidRPr="00714E68">
        <w:rPr>
          <w:lang w:eastAsia="zh-CN"/>
        </w:rPr>
        <w:tab/>
      </w:r>
      <w:ins w:id="6" w:author="Apple_CR643_R2" w:date="2025-02-10T16:33:00Z">
        <w:r w:rsidR="006553FB" w:rsidRPr="00714E68">
          <w:rPr>
            <w:lang w:eastAsia="zh-CN"/>
          </w:rPr>
          <w:t xml:space="preserve">The LMF checks whether each SUPI provided user consent for data collection with UDM using </w:t>
        </w:r>
        <w:proofErr w:type="spellStart"/>
        <w:r w:rsidR="006553FB" w:rsidRPr="00714E68">
          <w:t>Nudm_SDM_Get</w:t>
        </w:r>
        <w:proofErr w:type="spellEnd"/>
        <w:r w:rsidR="006553FB" w:rsidRPr="00714E68">
          <w:t xml:space="preserve"> including </w:t>
        </w:r>
      </w:ins>
      <w:ins w:id="7" w:author="Apple" w:date="2025-02-21T15:02:00Z">
        <w:r w:rsidR="005E7E62">
          <w:t xml:space="preserve">subscription </w:t>
        </w:r>
      </w:ins>
      <w:ins w:id="8" w:author="Apple_CR643_R2" w:date="2025-02-10T16:33:00Z">
        <w:r w:rsidR="006553FB" w:rsidRPr="00714E68">
          <w:t>data type "User consent". If user consent is not granted, the data collection for this SUPI stops here and no other steps for this SUPI are performed.</w:t>
        </w:r>
      </w:ins>
      <w:ins w:id="9" w:author="Apple" w:date="2025-01-10T16:03:00Z">
        <w:del w:id="10" w:author="Apple_CR643_R2" w:date="2025-02-10T11:55:00Z">
          <w:r w:rsidR="00DB5EBE" w:rsidRPr="00714E68" w:rsidDel="00980B94">
            <w:rPr>
              <w:lang w:eastAsia="zh-CN"/>
            </w:rPr>
            <w:delText xml:space="preserve"> </w:delText>
          </w:r>
        </w:del>
      </w:ins>
    </w:p>
    <w:p w14:paraId="64D119B3" w14:textId="01AF08C6" w:rsidR="000476B5" w:rsidRDefault="006E505A" w:rsidP="000476B5">
      <w:pPr>
        <w:pStyle w:val="B1"/>
        <w:rPr>
          <w:lang w:eastAsia="zh-CN"/>
        </w:rPr>
      </w:pPr>
      <w:ins w:id="11" w:author="Apple_CR643_R2" w:date="2025-02-10T11:00:00Z">
        <w:r w:rsidRPr="00714E68">
          <w:rPr>
            <w:lang w:eastAsia="zh-CN"/>
          </w:rPr>
          <w:t>5.</w:t>
        </w:r>
        <w:r w:rsidRPr="00714E68">
          <w:rPr>
            <w:lang w:eastAsia="zh-CN"/>
          </w:rPr>
          <w:tab/>
        </w:r>
      </w:ins>
      <w:ins w:id="12" w:author="Apple" w:date="2025-02-21T15:03:00Z">
        <w:r w:rsidR="005E7E62">
          <w:t>T</w:t>
        </w:r>
      </w:ins>
      <w:ins w:id="13" w:author="Apple_CR643_R2" w:date="2025-02-10T11:00:00Z">
        <w:r w:rsidRPr="00714E68">
          <w:t xml:space="preserve">he LMF subscribes to UDM to notifications of changes on subscription data type "User consent" for this SUPI using </w:t>
        </w:r>
        <w:proofErr w:type="spellStart"/>
        <w:r w:rsidRPr="00714E68">
          <w:t>Nudm_SDM_Subscribe</w:t>
        </w:r>
        <w:proofErr w:type="spellEnd"/>
        <w:r w:rsidRPr="00714E68">
          <w:t>.</w:t>
        </w:r>
      </w:ins>
      <w:ins w:id="14" w:author="Apple_CR643_R2" w:date="2025-02-10T11:41:00Z">
        <w:r w:rsidR="0027375D">
          <w:t xml:space="preserve"> </w:t>
        </w:r>
      </w:ins>
      <w:ins w:id="15" w:author="Apple" w:date="2025-02-21T15:04:00Z">
        <w:r w:rsidR="005E7E62">
          <w:t>If user consent is not granted, no data collection for this SUPI will be per</w:t>
        </w:r>
      </w:ins>
      <w:ins w:id="16" w:author="Apple" w:date="2025-02-21T15:06:00Z">
        <w:r w:rsidR="005E7E62">
          <w:t>formed.</w:t>
        </w:r>
      </w:ins>
      <w:ins w:id="17" w:author="Apple" w:date="2025-01-13T10:58:00Z">
        <w:r w:rsidR="00901C8E">
          <w:rPr>
            <w:lang w:eastAsia="zh-CN"/>
          </w:rPr>
          <w:br/>
        </w:r>
        <w:r w:rsidR="00901C8E">
          <w:rPr>
            <w:lang w:eastAsia="zh-CN"/>
          </w:rPr>
          <w:br/>
        </w:r>
      </w:ins>
      <w:r w:rsidR="000476B5">
        <w:rPr>
          <w:lang w:eastAsia="zh-CN"/>
        </w:rPr>
        <w:t xml:space="preserve">The LMF further determines the UEs from the list of SUPIs that received from AMF in step 2 for data collection based on UE Positioning Capability, UE User Plane Positioning Capabilities, </w:t>
      </w:r>
      <w:del w:id="18" w:author="Apple" w:date="2025-01-10T16:04:00Z">
        <w:r w:rsidR="000476B5" w:rsidDel="00DB5EBE">
          <w:rPr>
            <w:lang w:eastAsia="zh-CN"/>
          </w:rPr>
          <w:delText xml:space="preserve">UE consent check result, </w:delText>
        </w:r>
      </w:del>
      <w:r w:rsidR="000476B5">
        <w:rPr>
          <w:lang w:eastAsia="zh-CN"/>
        </w:rPr>
        <w:t>the PRU information available in the LMF and operator's policy. The User consent check is not needed for data collection from PRU for performance monitoring.</w:t>
      </w:r>
    </w:p>
    <w:p w14:paraId="44D3C636" w14:textId="420E42FD" w:rsidR="000476B5" w:rsidRDefault="000476B5" w:rsidP="000476B5">
      <w:pPr>
        <w:pStyle w:val="EditorsNote"/>
        <w:rPr>
          <w:lang w:eastAsia="zh-CN"/>
        </w:rPr>
      </w:pPr>
      <w:r w:rsidRPr="00FF2279">
        <w:rPr>
          <w:lang w:eastAsia="zh-CN"/>
        </w:rPr>
        <w:t>Editor's note:</w:t>
      </w:r>
      <w:r w:rsidRPr="00FF2279">
        <w:rPr>
          <w:lang w:eastAsia="zh-CN"/>
        </w:rPr>
        <w:tab/>
        <w:t xml:space="preserve">Further details on user consent for data collection </w:t>
      </w:r>
      <w:ins w:id="19" w:author="Lenovo DK r06" w:date="2025-01-22T09:16:00Z">
        <w:r w:rsidR="005C6625" w:rsidRPr="00FF2279">
          <w:rPr>
            <w:lang w:eastAsia="zh-CN"/>
          </w:rPr>
          <w:t>for a specific purpose, e.g</w:t>
        </w:r>
      </w:ins>
      <w:ins w:id="20" w:author="Lenovo DK r06" w:date="2025-01-22T09:17:00Z">
        <w:r w:rsidR="005C6625" w:rsidRPr="00FF2279">
          <w:rPr>
            <w:lang w:eastAsia="zh-CN"/>
          </w:rPr>
          <w:t xml:space="preserve">., </w:t>
        </w:r>
      </w:ins>
      <w:r w:rsidRPr="00FF2279">
        <w:rPr>
          <w:lang w:eastAsia="zh-CN"/>
        </w:rPr>
        <w:t xml:space="preserve">for model training </w:t>
      </w:r>
      <w:ins w:id="21" w:author="Apple" w:date="2025-01-13T10:53:00Z">
        <w:r w:rsidR="001A65B5" w:rsidRPr="00FF2279">
          <w:rPr>
            <w:lang w:eastAsia="zh-CN"/>
          </w:rPr>
          <w:t>and/</w:t>
        </w:r>
      </w:ins>
      <w:r w:rsidRPr="00FF2279">
        <w:rPr>
          <w:lang w:eastAsia="zh-CN"/>
        </w:rPr>
        <w:t>or model performance monitoring for LMF-based AI/ML Model positioning will be aligned with SA WG3.</w:t>
      </w:r>
    </w:p>
    <w:p w14:paraId="0B67EBD3" w14:textId="6869B7BE" w:rsidR="000476B5" w:rsidRPr="00714E68" w:rsidRDefault="000476B5" w:rsidP="000476B5">
      <w:pPr>
        <w:pStyle w:val="B1"/>
        <w:rPr>
          <w:ins w:id="22" w:author="Apple_CR643_R2" w:date="2025-02-10T11:02:00Z"/>
          <w:lang w:eastAsia="zh-CN"/>
        </w:rPr>
      </w:pPr>
      <w:del w:id="23" w:author="Apple_CR643_R2" w:date="2025-02-10T11:02:00Z">
        <w:r w:rsidRPr="00714E68" w:rsidDel="006E505A">
          <w:rPr>
            <w:lang w:eastAsia="zh-CN"/>
          </w:rPr>
          <w:delText>5</w:delText>
        </w:r>
      </w:del>
      <w:ins w:id="24" w:author="Apple_CR643_R2" w:date="2025-02-10T11:02:00Z">
        <w:r w:rsidR="006E505A" w:rsidRPr="00714E68">
          <w:rPr>
            <w:lang w:eastAsia="zh-CN"/>
          </w:rPr>
          <w:t>6</w:t>
        </w:r>
      </w:ins>
      <w:r w:rsidRPr="00714E68">
        <w:rPr>
          <w:lang w:eastAsia="zh-CN"/>
        </w:rPr>
        <w:t>.</w:t>
      </w:r>
      <w:r w:rsidRPr="00714E68">
        <w:rPr>
          <w:lang w:eastAsia="zh-CN"/>
        </w:rPr>
        <w:tab/>
        <w:t xml:space="preserve">For each UE </w:t>
      </w:r>
      <w:del w:id="25" w:author="Apple" w:date="2025-01-13T10:45:00Z">
        <w:r w:rsidRPr="00714E68" w:rsidDel="000958EB">
          <w:rPr>
            <w:lang w:eastAsia="zh-CN"/>
          </w:rPr>
          <w:delText xml:space="preserve">that </w:delText>
        </w:r>
      </w:del>
      <w:ins w:id="26" w:author="Apple" w:date="2025-01-13T10:45:00Z">
        <w:r w:rsidR="000958EB" w:rsidRPr="00714E68">
          <w:rPr>
            <w:lang w:eastAsia="zh-CN"/>
          </w:rPr>
          <w:t xml:space="preserve">where the user </w:t>
        </w:r>
      </w:ins>
      <w:r w:rsidRPr="00714E68">
        <w:rPr>
          <w:lang w:eastAsia="zh-CN"/>
        </w:rPr>
        <w:t xml:space="preserve">provides consent to data collection </w:t>
      </w:r>
      <w:del w:id="27" w:author="Apple_Rev3" w:date="2025-02-20T10:17:00Z">
        <w:r w:rsidRPr="00714E68" w:rsidDel="00FF2279">
          <w:rPr>
            <w:lang w:eastAsia="zh-CN"/>
          </w:rPr>
          <w:delText xml:space="preserve">for model training </w:delText>
        </w:r>
      </w:del>
      <w:r w:rsidRPr="00714E68">
        <w:rPr>
          <w:lang w:eastAsia="zh-CN"/>
        </w:rPr>
        <w:t xml:space="preserve">and </w:t>
      </w:r>
      <w:ins w:id="28" w:author="Apple" w:date="2025-01-13T10:46:00Z">
        <w:r w:rsidR="000958EB" w:rsidRPr="00714E68">
          <w:rPr>
            <w:lang w:eastAsia="zh-CN"/>
          </w:rPr>
          <w:t xml:space="preserve">the UE </w:t>
        </w:r>
      </w:ins>
      <w:r w:rsidRPr="00714E68">
        <w:rPr>
          <w:lang w:eastAsia="zh-CN"/>
        </w:rPr>
        <w:t>can support data collection</w:t>
      </w:r>
      <w:ins w:id="29" w:author="Apple" w:date="2025-01-13T10:46:00Z">
        <w:r w:rsidR="000958EB" w:rsidRPr="00714E68">
          <w:rPr>
            <w:lang w:eastAsia="zh-CN"/>
          </w:rPr>
          <w:t>,</w:t>
        </w:r>
      </w:ins>
      <w:r w:rsidRPr="00714E68">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3D5D382" w14:textId="0B5B68DA" w:rsidR="006E505A" w:rsidRPr="00714E68" w:rsidRDefault="006E505A" w:rsidP="006E505A">
      <w:pPr>
        <w:pStyle w:val="B1"/>
        <w:rPr>
          <w:ins w:id="30" w:author="Apple_CR643_R2" w:date="2025-02-10T11:02:00Z"/>
        </w:rPr>
      </w:pPr>
      <w:ins w:id="31" w:author="Apple_CR643_R2" w:date="2025-02-10T11:02:00Z">
        <w:r w:rsidRPr="00714E68">
          <w:t>7. The UDM may notify the LMF on changes of user consent at any time after step 5</w:t>
        </w:r>
      </w:ins>
      <w:ins w:id="32" w:author="Apple_CR643_R2" w:date="2025-02-10T16:25:00Z">
        <w:r w:rsidR="002557EA" w:rsidRPr="00714E68">
          <w:t xml:space="preserve">, </w:t>
        </w:r>
        <w:r w:rsidR="002557EA" w:rsidRPr="00714E68">
          <w:rPr>
            <w:lang w:eastAsia="ko-KR"/>
          </w:rPr>
          <w:t>then the LMF checks if the user consent is not granted</w:t>
        </w:r>
      </w:ins>
      <w:ins w:id="33" w:author="Apple_CR643_R2" w:date="2025-02-10T11:02:00Z">
        <w:r w:rsidRPr="00714E68">
          <w:t>. If user consent</w:t>
        </w:r>
      </w:ins>
      <w:ins w:id="34" w:author="Apple_CR643_R2" w:date="2025-02-10T16:25:00Z">
        <w:r w:rsidR="002557EA" w:rsidRPr="00714E68">
          <w:t xml:space="preserve"> was</w:t>
        </w:r>
      </w:ins>
      <w:ins w:id="35" w:author="Apple_CR643_R2" w:date="2025-02-10T11:02:00Z">
        <w:r w:rsidRPr="00714E68">
          <w:t xml:space="preserve"> revoked for a </w:t>
        </w:r>
      </w:ins>
      <w:ins w:id="36" w:author="Apple_CR643_R2" w:date="2025-02-10T16:28:00Z">
        <w:r w:rsidR="009161BA" w:rsidRPr="00714E68">
          <w:t>UE</w:t>
        </w:r>
      </w:ins>
      <w:ins w:id="37" w:author="Apple_CR643_R2" w:date="2025-02-10T11:02:00Z">
        <w:r w:rsidRPr="00714E68">
          <w:t xml:space="preserve"> for which data </w:t>
        </w:r>
      </w:ins>
      <w:ins w:id="38" w:author="Apple_CR643_R2" w:date="2025-02-10T16:29:00Z">
        <w:r w:rsidR="00031368" w:rsidRPr="00714E68">
          <w:t>have</w:t>
        </w:r>
      </w:ins>
      <w:ins w:id="39" w:author="Apple_CR643_R2" w:date="2025-02-10T11:02:00Z">
        <w:r w:rsidRPr="00714E68">
          <w:t xml:space="preserve"> been collected</w:t>
        </w:r>
      </w:ins>
      <w:ins w:id="40" w:author="Apple_CR643_R2" w:date="2025-02-10T16:28:00Z">
        <w:r w:rsidR="003A3495" w:rsidRPr="00714E68">
          <w:t>,</w:t>
        </w:r>
      </w:ins>
      <w:ins w:id="41" w:author="Apple_CR643_R2" w:date="2025-02-10T11:02:00Z">
        <w:r w:rsidRPr="00714E68">
          <w:t xml:space="preserve"> the LMF performs step </w:t>
        </w:r>
      </w:ins>
      <w:ins w:id="42" w:author="Apple_CR643_R2" w:date="2025-02-10T11:03:00Z">
        <w:r w:rsidRPr="00714E68">
          <w:t>8</w:t>
        </w:r>
      </w:ins>
      <w:ins w:id="43" w:author="Apple_CR643_R2" w:date="2025-02-10T11:02:00Z">
        <w:r w:rsidRPr="00714E68">
          <w:t>. The LMF may unsubscribe to be notified of user consent updates from UDM for each SUPI for which data consent has been revoked.</w:t>
        </w:r>
      </w:ins>
    </w:p>
    <w:p w14:paraId="5162C4E2" w14:textId="48521CA3" w:rsidR="006E505A" w:rsidRDefault="00195395" w:rsidP="000476B5">
      <w:pPr>
        <w:pStyle w:val="B1"/>
        <w:rPr>
          <w:lang w:eastAsia="zh-CN"/>
        </w:rPr>
      </w:pPr>
      <w:ins w:id="44" w:author="Apple_CR643_R2" w:date="2025-02-10T11:08:00Z">
        <w:r w:rsidRPr="00714E68">
          <w:rPr>
            <w:lang w:eastAsia="zh-CN"/>
          </w:rPr>
          <w:t>8.</w:t>
        </w:r>
        <w:r w:rsidRPr="00714E68">
          <w:rPr>
            <w:lang w:eastAsia="zh-CN"/>
          </w:rPr>
          <w:tab/>
          <w:t>The LMF stop</w:t>
        </w:r>
      </w:ins>
      <w:ins w:id="45" w:author="Apple_CR643_R2" w:date="2025-02-10T11:09:00Z">
        <w:r w:rsidRPr="00714E68">
          <w:rPr>
            <w:lang w:eastAsia="zh-CN"/>
          </w:rPr>
          <w:t>s</w:t>
        </w:r>
      </w:ins>
      <w:ins w:id="46" w:author="Apple_CR643_R2" w:date="2025-02-10T11:08:00Z">
        <w:r w:rsidRPr="00714E68">
          <w:rPr>
            <w:lang w:eastAsia="zh-CN"/>
          </w:rPr>
          <w:t xml:space="preserve"> any colle</w:t>
        </w:r>
      </w:ins>
      <w:ins w:id="47" w:author="Apple_CR643_R2" w:date="2025-02-10T11:09:00Z">
        <w:r w:rsidRPr="00714E68">
          <w:rPr>
            <w:lang w:eastAsia="zh-CN"/>
          </w:rPr>
          <w:t>ction</w:t>
        </w:r>
      </w:ins>
      <w:ins w:id="48" w:author="Apple_CR643_R2" w:date="2025-02-10T11:08:00Z">
        <w:r w:rsidRPr="00714E68">
          <w:rPr>
            <w:lang w:eastAsia="zh-CN"/>
          </w:rPr>
          <w:t xml:space="preserve"> of data from the UE.</w:t>
        </w:r>
      </w:ins>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B327D9" w:rsidR="00C55637" w:rsidRDefault="000476B5" w:rsidP="00C55637">
      <w:pPr>
        <w:pStyle w:val="NO"/>
        <w:rPr>
          <w:lang w:eastAsia="ko-KR"/>
        </w:rPr>
      </w:pPr>
      <w:r w:rsidRPr="002F1246">
        <w:rPr>
          <w:rStyle w:val="EditorsNoteChar0"/>
        </w:rPr>
        <w:t>Editor's note:</w:t>
      </w:r>
      <w:r w:rsidRPr="002F1246">
        <w:rPr>
          <w:rStyle w:val="EditorsNoteChar0"/>
        </w:rPr>
        <w:tab/>
        <w:t>The input data used for AI/ML based positioning will be decided by RAN WGs</w:t>
      </w:r>
      <w:r w:rsidRPr="002F1246">
        <w:rPr>
          <w:lang w:eastAsia="zh-CN"/>
        </w:rPr>
        <w:t>.</w:t>
      </w:r>
    </w:p>
    <w:p w14:paraId="7F66B257" w14:textId="30453923" w:rsidR="000476B5" w:rsidDel="001B498C" w:rsidRDefault="000476B5" w:rsidP="000476B5">
      <w:pPr>
        <w:rPr>
          <w:del w:id="49" w:author="Apple_CR643_R2" w:date="2025-02-04T14:20:00Z"/>
          <w:lang w:eastAsia="zh-CN"/>
        </w:rPr>
      </w:pPr>
      <w:del w:id="50" w:author="Apple_CR643_R2" w:date="2025-02-04T14:20:00Z">
        <w:r w:rsidRPr="00714E68" w:rsidDel="001B498C">
          <w:rPr>
            <w:lang w:eastAsia="zh-CN"/>
          </w:rPr>
          <w:delText>At the time the LMF decides that the input data for a UE are not needed, e.g. the user consent for data collection for model training is revoked, the LMF stops to collect the input data from the UE.</w:delText>
        </w:r>
      </w:del>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52870" w14:textId="77777777" w:rsidR="000D51C7" w:rsidRDefault="000D51C7">
      <w:r>
        <w:separator/>
      </w:r>
    </w:p>
  </w:endnote>
  <w:endnote w:type="continuationSeparator" w:id="0">
    <w:p w14:paraId="6859E41C" w14:textId="77777777" w:rsidR="000D51C7" w:rsidRDefault="000D51C7">
      <w:r>
        <w:continuationSeparator/>
      </w:r>
    </w:p>
  </w:endnote>
  <w:endnote w:type="continuationNotice" w:id="1">
    <w:p w14:paraId="6413550A" w14:textId="77777777" w:rsidR="000D51C7" w:rsidRDefault="000D5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3C0F9" w14:textId="77777777" w:rsidR="000D51C7" w:rsidRDefault="000D51C7">
      <w:r>
        <w:separator/>
      </w:r>
    </w:p>
  </w:footnote>
  <w:footnote w:type="continuationSeparator" w:id="0">
    <w:p w14:paraId="61D3356B" w14:textId="77777777" w:rsidR="000D51C7" w:rsidRDefault="000D51C7">
      <w:r>
        <w:continuationSeparator/>
      </w:r>
    </w:p>
  </w:footnote>
  <w:footnote w:type="continuationNotice" w:id="1">
    <w:p w14:paraId="06BD4811" w14:textId="77777777" w:rsidR="000D51C7" w:rsidRDefault="000D5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CR643_R2">
    <w15:presenceInfo w15:providerId="None" w15:userId="Apple_CR643_R2"/>
  </w15:person>
  <w15:person w15:author="Apple">
    <w15:presenceInfo w15:providerId="None" w15:userId="Apple"/>
  </w15:person>
  <w15:person w15:author="Lenovo DK r06">
    <w15:presenceInfo w15:providerId="None" w15:userId="Lenovo DK r06"/>
  </w15:person>
  <w15:person w15:author="Apple_Rev3">
    <w15:presenceInfo w15:providerId="None" w15:userId="Appl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11E21"/>
    <w:rsid w:val="000123D9"/>
    <w:rsid w:val="00014967"/>
    <w:rsid w:val="00017585"/>
    <w:rsid w:val="00022B57"/>
    <w:rsid w:val="00022B8C"/>
    <w:rsid w:val="00022E4A"/>
    <w:rsid w:val="00024883"/>
    <w:rsid w:val="00025058"/>
    <w:rsid w:val="00030841"/>
    <w:rsid w:val="0003136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4D3C"/>
    <w:rsid w:val="000672B5"/>
    <w:rsid w:val="00070E09"/>
    <w:rsid w:val="00070FCF"/>
    <w:rsid w:val="00072128"/>
    <w:rsid w:val="00072BA0"/>
    <w:rsid w:val="00073189"/>
    <w:rsid w:val="00074DA3"/>
    <w:rsid w:val="00076F44"/>
    <w:rsid w:val="000774D4"/>
    <w:rsid w:val="000807DF"/>
    <w:rsid w:val="00080893"/>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D4712"/>
    <w:rsid w:val="000D51C7"/>
    <w:rsid w:val="000E0DDD"/>
    <w:rsid w:val="000E144A"/>
    <w:rsid w:val="000E1A95"/>
    <w:rsid w:val="000E2A48"/>
    <w:rsid w:val="000E575E"/>
    <w:rsid w:val="000E7713"/>
    <w:rsid w:val="000F299F"/>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95395"/>
    <w:rsid w:val="001A08B3"/>
    <w:rsid w:val="001A3853"/>
    <w:rsid w:val="001A65B5"/>
    <w:rsid w:val="001A7075"/>
    <w:rsid w:val="001A7B60"/>
    <w:rsid w:val="001B0C52"/>
    <w:rsid w:val="001B498C"/>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1A5D"/>
    <w:rsid w:val="00244FF1"/>
    <w:rsid w:val="0024713C"/>
    <w:rsid w:val="00247AF7"/>
    <w:rsid w:val="00252C0C"/>
    <w:rsid w:val="002530DF"/>
    <w:rsid w:val="002557EA"/>
    <w:rsid w:val="00255CFB"/>
    <w:rsid w:val="00257412"/>
    <w:rsid w:val="00257AA6"/>
    <w:rsid w:val="0026004D"/>
    <w:rsid w:val="00260D4C"/>
    <w:rsid w:val="0026214A"/>
    <w:rsid w:val="00262EEF"/>
    <w:rsid w:val="002640DD"/>
    <w:rsid w:val="0026596A"/>
    <w:rsid w:val="00270696"/>
    <w:rsid w:val="0027103D"/>
    <w:rsid w:val="0027375D"/>
    <w:rsid w:val="0027505F"/>
    <w:rsid w:val="00275D12"/>
    <w:rsid w:val="002802E6"/>
    <w:rsid w:val="0028084B"/>
    <w:rsid w:val="00282365"/>
    <w:rsid w:val="00283667"/>
    <w:rsid w:val="00284FEB"/>
    <w:rsid w:val="002860C4"/>
    <w:rsid w:val="00290680"/>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E529E"/>
    <w:rsid w:val="002F1246"/>
    <w:rsid w:val="002F19FF"/>
    <w:rsid w:val="002F47B2"/>
    <w:rsid w:val="002F4DC3"/>
    <w:rsid w:val="00304B31"/>
    <w:rsid w:val="00305409"/>
    <w:rsid w:val="003153F6"/>
    <w:rsid w:val="003156DA"/>
    <w:rsid w:val="00316B66"/>
    <w:rsid w:val="00326B63"/>
    <w:rsid w:val="003333C5"/>
    <w:rsid w:val="0034011B"/>
    <w:rsid w:val="003428CA"/>
    <w:rsid w:val="00345536"/>
    <w:rsid w:val="0034568C"/>
    <w:rsid w:val="00346A5B"/>
    <w:rsid w:val="00350208"/>
    <w:rsid w:val="00350404"/>
    <w:rsid w:val="003508E8"/>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3495"/>
    <w:rsid w:val="003A4AE2"/>
    <w:rsid w:val="003A4CB5"/>
    <w:rsid w:val="003A6EC0"/>
    <w:rsid w:val="003A7B96"/>
    <w:rsid w:val="003B23BD"/>
    <w:rsid w:val="003B244B"/>
    <w:rsid w:val="003C17CF"/>
    <w:rsid w:val="003C2F3C"/>
    <w:rsid w:val="003C3D0D"/>
    <w:rsid w:val="003C3F6E"/>
    <w:rsid w:val="003C5341"/>
    <w:rsid w:val="003C53B9"/>
    <w:rsid w:val="003C5CDE"/>
    <w:rsid w:val="003C7EF0"/>
    <w:rsid w:val="003D0BF1"/>
    <w:rsid w:val="003D141F"/>
    <w:rsid w:val="003D1F9F"/>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42462"/>
    <w:rsid w:val="00451DF6"/>
    <w:rsid w:val="00452596"/>
    <w:rsid w:val="00452A38"/>
    <w:rsid w:val="00453DE9"/>
    <w:rsid w:val="00454A76"/>
    <w:rsid w:val="00454B98"/>
    <w:rsid w:val="00462D7E"/>
    <w:rsid w:val="004651D7"/>
    <w:rsid w:val="004728A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7B7"/>
    <w:rsid w:val="004E3E1C"/>
    <w:rsid w:val="004E630B"/>
    <w:rsid w:val="004F1096"/>
    <w:rsid w:val="004F1BDE"/>
    <w:rsid w:val="004F2E08"/>
    <w:rsid w:val="004F6F31"/>
    <w:rsid w:val="00503EA9"/>
    <w:rsid w:val="00504F19"/>
    <w:rsid w:val="00506A88"/>
    <w:rsid w:val="00506EA7"/>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60CBF"/>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04F"/>
    <w:rsid w:val="005C34B2"/>
    <w:rsid w:val="005C364B"/>
    <w:rsid w:val="005C4BBC"/>
    <w:rsid w:val="005C5800"/>
    <w:rsid w:val="005C6625"/>
    <w:rsid w:val="005D19E8"/>
    <w:rsid w:val="005D65BF"/>
    <w:rsid w:val="005D6DA1"/>
    <w:rsid w:val="005E2C44"/>
    <w:rsid w:val="005E739C"/>
    <w:rsid w:val="005E7E62"/>
    <w:rsid w:val="005F3440"/>
    <w:rsid w:val="005F39D0"/>
    <w:rsid w:val="005F5CF3"/>
    <w:rsid w:val="005F7C1F"/>
    <w:rsid w:val="006021B8"/>
    <w:rsid w:val="0060391D"/>
    <w:rsid w:val="00603D68"/>
    <w:rsid w:val="006079F6"/>
    <w:rsid w:val="00607AC1"/>
    <w:rsid w:val="00611B43"/>
    <w:rsid w:val="0061324D"/>
    <w:rsid w:val="0061581D"/>
    <w:rsid w:val="0061586C"/>
    <w:rsid w:val="00617F8F"/>
    <w:rsid w:val="006209A4"/>
    <w:rsid w:val="00620D77"/>
    <w:rsid w:val="00620E4D"/>
    <w:rsid w:val="00620FBB"/>
    <w:rsid w:val="00621188"/>
    <w:rsid w:val="006257ED"/>
    <w:rsid w:val="00625EBB"/>
    <w:rsid w:val="006265AD"/>
    <w:rsid w:val="00632EA1"/>
    <w:rsid w:val="0063307B"/>
    <w:rsid w:val="006345E2"/>
    <w:rsid w:val="00634F6D"/>
    <w:rsid w:val="00640174"/>
    <w:rsid w:val="00640C8B"/>
    <w:rsid w:val="00641FCF"/>
    <w:rsid w:val="00643310"/>
    <w:rsid w:val="006469FC"/>
    <w:rsid w:val="00651BE6"/>
    <w:rsid w:val="00651D0D"/>
    <w:rsid w:val="00653DE4"/>
    <w:rsid w:val="00654826"/>
    <w:rsid w:val="006553FB"/>
    <w:rsid w:val="00662AD1"/>
    <w:rsid w:val="006630BF"/>
    <w:rsid w:val="00663965"/>
    <w:rsid w:val="00665C47"/>
    <w:rsid w:val="00666072"/>
    <w:rsid w:val="00666CD9"/>
    <w:rsid w:val="00674DE4"/>
    <w:rsid w:val="0067580E"/>
    <w:rsid w:val="00675F09"/>
    <w:rsid w:val="0068175E"/>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50F"/>
    <w:rsid w:val="006C0C60"/>
    <w:rsid w:val="006C2442"/>
    <w:rsid w:val="006C31FC"/>
    <w:rsid w:val="006D2512"/>
    <w:rsid w:val="006D4D4B"/>
    <w:rsid w:val="006D75DF"/>
    <w:rsid w:val="006E21FB"/>
    <w:rsid w:val="006E3C37"/>
    <w:rsid w:val="006E505A"/>
    <w:rsid w:val="006E5FFC"/>
    <w:rsid w:val="006F2A38"/>
    <w:rsid w:val="006F2D21"/>
    <w:rsid w:val="006F3597"/>
    <w:rsid w:val="006F5CCC"/>
    <w:rsid w:val="006F688A"/>
    <w:rsid w:val="00702AF0"/>
    <w:rsid w:val="00704D21"/>
    <w:rsid w:val="0071012B"/>
    <w:rsid w:val="007106BD"/>
    <w:rsid w:val="007131E1"/>
    <w:rsid w:val="007136B5"/>
    <w:rsid w:val="0071375C"/>
    <w:rsid w:val="0071394E"/>
    <w:rsid w:val="00714E68"/>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835E6"/>
    <w:rsid w:val="00790E2A"/>
    <w:rsid w:val="007916D9"/>
    <w:rsid w:val="00792342"/>
    <w:rsid w:val="0079577C"/>
    <w:rsid w:val="007957C2"/>
    <w:rsid w:val="007977A8"/>
    <w:rsid w:val="007A1739"/>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43B3"/>
    <w:rsid w:val="00816FC3"/>
    <w:rsid w:val="008206C1"/>
    <w:rsid w:val="00820FFF"/>
    <w:rsid w:val="00822D26"/>
    <w:rsid w:val="00823641"/>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1EFF"/>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45E1"/>
    <w:rsid w:val="009061FF"/>
    <w:rsid w:val="009064AE"/>
    <w:rsid w:val="009100A4"/>
    <w:rsid w:val="009128F9"/>
    <w:rsid w:val="0091316B"/>
    <w:rsid w:val="00913315"/>
    <w:rsid w:val="00913CB4"/>
    <w:rsid w:val="00913F78"/>
    <w:rsid w:val="009148DE"/>
    <w:rsid w:val="009161BA"/>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0B94"/>
    <w:rsid w:val="00987885"/>
    <w:rsid w:val="009919E9"/>
    <w:rsid w:val="00991B88"/>
    <w:rsid w:val="0099363B"/>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139F"/>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B7F"/>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2EDE"/>
    <w:rsid w:val="00A735A4"/>
    <w:rsid w:val="00A7568D"/>
    <w:rsid w:val="00A7671C"/>
    <w:rsid w:val="00A76A06"/>
    <w:rsid w:val="00A773D1"/>
    <w:rsid w:val="00A81C8E"/>
    <w:rsid w:val="00A83072"/>
    <w:rsid w:val="00A8631F"/>
    <w:rsid w:val="00A86608"/>
    <w:rsid w:val="00A8711D"/>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E5317"/>
    <w:rsid w:val="00AF0EDC"/>
    <w:rsid w:val="00AF1704"/>
    <w:rsid w:val="00AF1ECF"/>
    <w:rsid w:val="00AF7B13"/>
    <w:rsid w:val="00B11CA1"/>
    <w:rsid w:val="00B140FE"/>
    <w:rsid w:val="00B14171"/>
    <w:rsid w:val="00B16B20"/>
    <w:rsid w:val="00B21A3F"/>
    <w:rsid w:val="00B240CD"/>
    <w:rsid w:val="00B24C97"/>
    <w:rsid w:val="00B258BB"/>
    <w:rsid w:val="00B26D31"/>
    <w:rsid w:val="00B32E05"/>
    <w:rsid w:val="00B33425"/>
    <w:rsid w:val="00B350D3"/>
    <w:rsid w:val="00B370E2"/>
    <w:rsid w:val="00B42D5F"/>
    <w:rsid w:val="00B43485"/>
    <w:rsid w:val="00B4439E"/>
    <w:rsid w:val="00B460A2"/>
    <w:rsid w:val="00B4672B"/>
    <w:rsid w:val="00B46A4A"/>
    <w:rsid w:val="00B51FB8"/>
    <w:rsid w:val="00B525FB"/>
    <w:rsid w:val="00B52E0F"/>
    <w:rsid w:val="00B53818"/>
    <w:rsid w:val="00B56A27"/>
    <w:rsid w:val="00B57778"/>
    <w:rsid w:val="00B61D89"/>
    <w:rsid w:val="00B62706"/>
    <w:rsid w:val="00B64E1C"/>
    <w:rsid w:val="00B65C5D"/>
    <w:rsid w:val="00B66CCE"/>
    <w:rsid w:val="00B67683"/>
    <w:rsid w:val="00B67B97"/>
    <w:rsid w:val="00B70948"/>
    <w:rsid w:val="00B73DCD"/>
    <w:rsid w:val="00B73F58"/>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5C34"/>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45668"/>
    <w:rsid w:val="00C50301"/>
    <w:rsid w:val="00C50803"/>
    <w:rsid w:val="00C510E1"/>
    <w:rsid w:val="00C525E6"/>
    <w:rsid w:val="00C52DFD"/>
    <w:rsid w:val="00C53C93"/>
    <w:rsid w:val="00C54268"/>
    <w:rsid w:val="00C55637"/>
    <w:rsid w:val="00C55B73"/>
    <w:rsid w:val="00C55B82"/>
    <w:rsid w:val="00C57208"/>
    <w:rsid w:val="00C60947"/>
    <w:rsid w:val="00C6223C"/>
    <w:rsid w:val="00C65391"/>
    <w:rsid w:val="00C65C5D"/>
    <w:rsid w:val="00C66BA2"/>
    <w:rsid w:val="00C714BA"/>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58C"/>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4EDF"/>
    <w:rsid w:val="00E058A0"/>
    <w:rsid w:val="00E13F3D"/>
    <w:rsid w:val="00E142A8"/>
    <w:rsid w:val="00E16B06"/>
    <w:rsid w:val="00E20304"/>
    <w:rsid w:val="00E21E2A"/>
    <w:rsid w:val="00E224DC"/>
    <w:rsid w:val="00E22520"/>
    <w:rsid w:val="00E243CD"/>
    <w:rsid w:val="00E27A66"/>
    <w:rsid w:val="00E338A1"/>
    <w:rsid w:val="00E34898"/>
    <w:rsid w:val="00E37A72"/>
    <w:rsid w:val="00E425CA"/>
    <w:rsid w:val="00E45023"/>
    <w:rsid w:val="00E47D3B"/>
    <w:rsid w:val="00E54814"/>
    <w:rsid w:val="00E5541E"/>
    <w:rsid w:val="00E57F71"/>
    <w:rsid w:val="00E61B70"/>
    <w:rsid w:val="00E62ADD"/>
    <w:rsid w:val="00E6574A"/>
    <w:rsid w:val="00E663B5"/>
    <w:rsid w:val="00E74652"/>
    <w:rsid w:val="00E76822"/>
    <w:rsid w:val="00E77476"/>
    <w:rsid w:val="00E77BC9"/>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4B31"/>
    <w:rsid w:val="00FB6386"/>
    <w:rsid w:val="00FB7F37"/>
    <w:rsid w:val="00FB7FCD"/>
    <w:rsid w:val="00FC049B"/>
    <w:rsid w:val="00FD0F5F"/>
    <w:rsid w:val="00FD45F8"/>
    <w:rsid w:val="00FD63E1"/>
    <w:rsid w:val="00FD73B0"/>
    <w:rsid w:val="00FE298B"/>
    <w:rsid w:val="00FE3AE5"/>
    <w:rsid w:val="00FE5E94"/>
    <w:rsid w:val="00FE60C2"/>
    <w:rsid w:val="00FF2279"/>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styleId="UnresolvedMention">
    <w:name w:val="Unresolved Mention"/>
    <w:basedOn w:val="DefaultParagraphFont"/>
    <w:uiPriority w:val="99"/>
    <w:semiHidden/>
    <w:unhideWhenUsed/>
    <w:rsid w:val="00C50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7</TotalTime>
  <Pages>4</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cp:revision>
  <cp:lastPrinted>1900-01-01T07:59:00Z</cp:lastPrinted>
  <dcterms:created xsi:type="dcterms:W3CDTF">2025-02-21T13:07:00Z</dcterms:created>
  <dcterms:modified xsi:type="dcterms:W3CDTF">2025-02-24T15:34:00Z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